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48" w:rsidRPr="00C701F1" w:rsidRDefault="00084948" w:rsidP="00F573AC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084948" w:rsidRPr="00C701F1" w:rsidRDefault="00084948" w:rsidP="00F573AC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29</w:t>
      </w:r>
      <w:r w:rsidRPr="00C701F1">
        <w:rPr>
          <w:sz w:val="28"/>
          <w:szCs w:val="28"/>
        </w:rPr>
        <w:t xml:space="preserve"> сессии Совета депутатов</w:t>
      </w:r>
    </w:p>
    <w:p w:rsidR="00084948" w:rsidRPr="00C701F1" w:rsidRDefault="00084948" w:rsidP="00F573AC">
      <w:pPr>
        <w:jc w:val="right"/>
        <w:rPr>
          <w:sz w:val="28"/>
          <w:szCs w:val="28"/>
        </w:rPr>
      </w:pPr>
      <w:r w:rsidRPr="00C701F1">
        <w:rPr>
          <w:sz w:val="28"/>
          <w:szCs w:val="28"/>
        </w:rPr>
        <w:t>Круглоозерного сельсовета Убинского</w:t>
      </w:r>
    </w:p>
    <w:p w:rsidR="00084948" w:rsidRPr="00C701F1" w:rsidRDefault="00084948" w:rsidP="00F573AC">
      <w:pPr>
        <w:jc w:val="right"/>
        <w:rPr>
          <w:sz w:val="28"/>
          <w:szCs w:val="28"/>
        </w:rPr>
      </w:pPr>
      <w:r w:rsidRPr="00C701F1">
        <w:rPr>
          <w:sz w:val="28"/>
          <w:szCs w:val="28"/>
        </w:rPr>
        <w:t>района Новосибирской области</w:t>
      </w:r>
    </w:p>
    <w:p w:rsidR="00084948" w:rsidRPr="001E6E75" w:rsidRDefault="00084948" w:rsidP="00F573AC">
      <w:pPr>
        <w:jc w:val="right"/>
        <w:rPr>
          <w:b/>
          <w:bCs/>
          <w:sz w:val="28"/>
          <w:szCs w:val="28"/>
        </w:rPr>
      </w:pPr>
      <w:r w:rsidRPr="00C701F1">
        <w:rPr>
          <w:sz w:val="28"/>
          <w:szCs w:val="28"/>
        </w:rPr>
        <w:t>от</w:t>
      </w:r>
      <w:r>
        <w:rPr>
          <w:sz w:val="28"/>
          <w:szCs w:val="28"/>
        </w:rPr>
        <w:t xml:space="preserve"> 24.12.2018</w:t>
      </w:r>
      <w:r w:rsidRPr="00C701F1">
        <w:rPr>
          <w:sz w:val="28"/>
          <w:szCs w:val="28"/>
        </w:rPr>
        <w:t xml:space="preserve"> №</w:t>
      </w:r>
      <w:r>
        <w:rPr>
          <w:sz w:val="28"/>
          <w:szCs w:val="28"/>
        </w:rPr>
        <w:t> 136</w:t>
      </w:r>
    </w:p>
    <w:p w:rsidR="00084948" w:rsidRDefault="00084948" w:rsidP="003B4120">
      <w:pPr>
        <w:rPr>
          <w:sz w:val="28"/>
          <w:szCs w:val="28"/>
        </w:rPr>
      </w:pPr>
    </w:p>
    <w:p w:rsidR="00084948" w:rsidRPr="00F573AC" w:rsidRDefault="00084948" w:rsidP="003B4120">
      <w:pPr>
        <w:rPr>
          <w:sz w:val="28"/>
          <w:szCs w:val="28"/>
        </w:rPr>
      </w:pPr>
    </w:p>
    <w:p w:rsidR="00084948" w:rsidRDefault="00084948" w:rsidP="003B4120">
      <w:pPr>
        <w:jc w:val="center"/>
        <w:rPr>
          <w:b/>
          <w:bCs/>
          <w:sz w:val="28"/>
          <w:szCs w:val="28"/>
        </w:rPr>
      </w:pPr>
      <w:r w:rsidRPr="003B4120">
        <w:rPr>
          <w:b/>
          <w:bCs/>
          <w:sz w:val="28"/>
          <w:szCs w:val="28"/>
        </w:rPr>
        <w:t>Распределение бюджетных ассигнований по разделам, подразделам, целевым</w:t>
      </w:r>
      <w:r>
        <w:rPr>
          <w:b/>
          <w:bCs/>
          <w:sz w:val="28"/>
          <w:szCs w:val="28"/>
        </w:rPr>
        <w:t xml:space="preserve"> статьям и группам видоврасходов классификации расходов бюджета Круглоозерного сельсовета Убинского районана 2019</w:t>
      </w:r>
      <w:r w:rsidRPr="003B4120">
        <w:rPr>
          <w:b/>
          <w:bCs/>
          <w:sz w:val="28"/>
          <w:szCs w:val="28"/>
        </w:rPr>
        <w:t xml:space="preserve"> год</w:t>
      </w:r>
    </w:p>
    <w:p w:rsidR="00084948" w:rsidRDefault="00084948" w:rsidP="003B4120">
      <w:pPr>
        <w:jc w:val="center"/>
        <w:rPr>
          <w:b/>
          <w:bCs/>
          <w:sz w:val="28"/>
          <w:szCs w:val="28"/>
        </w:rPr>
      </w:pPr>
    </w:p>
    <w:p w:rsidR="00084948" w:rsidRDefault="00084948" w:rsidP="00941689">
      <w:r w:rsidRPr="00CB574A">
        <w:t xml:space="preserve">Единица измерения: </w:t>
      </w:r>
      <w:r>
        <w:t xml:space="preserve">тыс. </w:t>
      </w:r>
      <w:r w:rsidRPr="00CB574A">
        <w:t>руб</w:t>
      </w:r>
      <w:r>
        <w:t>.                                                                                       Таблица 1</w:t>
      </w:r>
    </w:p>
    <w:tbl>
      <w:tblPr>
        <w:tblW w:w="5000" w:type="pct"/>
        <w:tblInd w:w="-106" w:type="dxa"/>
        <w:tblLook w:val="0000"/>
      </w:tblPr>
      <w:tblGrid>
        <w:gridCol w:w="4224"/>
        <w:gridCol w:w="264"/>
        <w:gridCol w:w="582"/>
        <w:gridCol w:w="1026"/>
        <w:gridCol w:w="1418"/>
        <w:gridCol w:w="864"/>
        <w:gridCol w:w="1192"/>
      </w:tblGrid>
      <w:tr w:rsidR="00084948">
        <w:trPr>
          <w:trHeight w:val="129"/>
        </w:trPr>
        <w:tc>
          <w:tcPr>
            <w:tcW w:w="2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170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6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084948">
        <w:trPr>
          <w:trHeight w:val="293"/>
        </w:trPr>
        <w:tc>
          <w:tcPr>
            <w:tcW w:w="22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подраздела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расходов</w:t>
            </w:r>
          </w:p>
        </w:tc>
        <w:tc>
          <w:tcPr>
            <w:tcW w:w="6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84948">
        <w:trPr>
          <w:trHeight w:val="195"/>
        </w:trPr>
        <w:tc>
          <w:tcPr>
            <w:tcW w:w="2207" w:type="pct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36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41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1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23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3808F7" w:rsidRDefault="00084948">
            <w:pPr>
              <w:jc w:val="right"/>
              <w:rPr>
                <w:b/>
                <w:bCs/>
                <w:sz w:val="16"/>
                <w:szCs w:val="16"/>
                <w:highlight w:val="yellow"/>
              </w:rPr>
            </w:pPr>
            <w:r>
              <w:rPr>
                <w:b/>
                <w:bCs/>
                <w:sz w:val="16"/>
                <w:szCs w:val="16"/>
              </w:rPr>
              <w:t>3 748,00</w:t>
            </w:r>
          </w:p>
        </w:tc>
      </w:tr>
      <w:tr w:rsidR="00084948">
        <w:trPr>
          <w:trHeight w:val="420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597,30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Глава администрации 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500C99" w:rsidRDefault="00084948" w:rsidP="00500C99">
            <w:pPr>
              <w:jc w:val="center"/>
              <w:rPr>
                <w:b/>
                <w:bCs/>
                <w:sz w:val="16"/>
                <w:szCs w:val="16"/>
              </w:rPr>
            </w:pPr>
            <w:r w:rsidRPr="00500C99">
              <w:rPr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597,30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7700001020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597,30</w:t>
            </w:r>
          </w:p>
        </w:tc>
      </w:tr>
      <w:tr w:rsidR="00084948">
        <w:trPr>
          <w:trHeight w:val="630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3 101,70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Pr="001428EA" w:rsidRDefault="00084948" w:rsidP="00D6204A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3 057,30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500C99" w:rsidRDefault="00084948" w:rsidP="00500C99">
            <w:pPr>
              <w:jc w:val="center"/>
              <w:rPr>
                <w:sz w:val="16"/>
                <w:szCs w:val="16"/>
              </w:rPr>
            </w:pPr>
            <w:r w:rsidRPr="00500C99">
              <w:rPr>
                <w:sz w:val="16"/>
                <w:szCs w:val="16"/>
              </w:rPr>
              <w:t>7700001040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 w:rsidP="005C08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1600,30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500C99" w:rsidRDefault="00084948" w:rsidP="00500C99">
            <w:pPr>
              <w:jc w:val="center"/>
              <w:rPr>
                <w:sz w:val="16"/>
                <w:szCs w:val="16"/>
              </w:rPr>
            </w:pPr>
            <w:r w:rsidRPr="00500C99">
              <w:rPr>
                <w:sz w:val="16"/>
                <w:szCs w:val="16"/>
              </w:rPr>
              <w:t>7700001040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A160DF" w:rsidRDefault="00084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1 452,00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5C08B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500C99" w:rsidRDefault="00084948" w:rsidP="00500C99">
            <w:pPr>
              <w:jc w:val="center"/>
              <w:rPr>
                <w:sz w:val="16"/>
                <w:szCs w:val="16"/>
              </w:rPr>
            </w:pPr>
            <w:r w:rsidRPr="00500C99">
              <w:rPr>
                <w:sz w:val="16"/>
                <w:szCs w:val="16"/>
              </w:rPr>
              <w:t>7700001040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126224" w:rsidRDefault="00084948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Передача полномочий по определению поставщиков (подрядчиков, исполнителей) для заказчиков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F26B0D" w:rsidRDefault="000849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26B0D">
              <w:rPr>
                <w:b/>
                <w:bCs/>
                <w:color w:val="000000"/>
                <w:sz w:val="16"/>
                <w:szCs w:val="16"/>
              </w:rPr>
              <w:t>770000104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 w:rsidP="0073162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21,80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144C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F26B0D" w:rsidRDefault="00084948">
            <w:pPr>
              <w:jc w:val="center"/>
              <w:rPr>
                <w:color w:val="000000"/>
                <w:sz w:val="16"/>
                <w:szCs w:val="16"/>
              </w:rPr>
            </w:pPr>
            <w:r w:rsidRPr="00F26B0D">
              <w:rPr>
                <w:color w:val="000000"/>
                <w:sz w:val="16"/>
                <w:szCs w:val="16"/>
              </w:rPr>
              <w:t>770000104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 w:rsidP="001927B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Pr="00BE36AF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 w:rsidRPr="00BE36AF">
              <w:rPr>
                <w:b/>
                <w:bCs/>
                <w:sz w:val="16"/>
                <w:szCs w:val="16"/>
              </w:rPr>
              <w:t>Передача полномочий по осуществлению юридического сопровождения деятельности муниципального образования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BE36AF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 w:rsidRPr="00BE36AF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BE36AF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 w:rsidRPr="00BE36AF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F26B0D" w:rsidRDefault="000849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26B0D">
              <w:rPr>
                <w:b/>
                <w:bCs/>
                <w:color w:val="000000"/>
                <w:sz w:val="16"/>
                <w:szCs w:val="16"/>
              </w:rPr>
              <w:t>770000104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BE36AF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BE36AF" w:rsidRDefault="00084948" w:rsidP="001927B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22,60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144C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BE36AF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BE36AF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F573AC" w:rsidRDefault="000849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BE36AF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BE36AF" w:rsidRDefault="00084948" w:rsidP="001927B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22,60</w:t>
            </w:r>
          </w:p>
        </w:tc>
      </w:tr>
      <w:tr w:rsidR="00084948">
        <w:trPr>
          <w:trHeight w:val="420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F573AC" w:rsidRDefault="000849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3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7F75C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0B5FCC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144C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0B5FCC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7700001060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</w:t>
            </w:r>
            <w:r w:rsidRPr="00764506">
              <w:rPr>
                <w:b/>
                <w:bCs/>
                <w:sz w:val="16"/>
                <w:szCs w:val="16"/>
              </w:rPr>
              <w:t>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7700001110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</w:t>
            </w:r>
            <w:r w:rsidRPr="00764506">
              <w:rPr>
                <w:b/>
                <w:bCs/>
                <w:sz w:val="16"/>
                <w:szCs w:val="16"/>
              </w:rPr>
              <w:t>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144C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500C99" w:rsidRDefault="00084948" w:rsidP="00500C99">
            <w:pPr>
              <w:jc w:val="center"/>
              <w:rPr>
                <w:sz w:val="16"/>
                <w:szCs w:val="16"/>
              </w:rPr>
            </w:pPr>
            <w:r w:rsidRPr="00500C99">
              <w:rPr>
                <w:sz w:val="16"/>
                <w:szCs w:val="16"/>
              </w:rPr>
              <w:t>7700001110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Pr="00764506">
              <w:rPr>
                <w:sz w:val="16"/>
                <w:szCs w:val="16"/>
              </w:rPr>
              <w:t>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92,74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Pr="00764506" w:rsidRDefault="00084948" w:rsidP="005F5B46">
            <w:pPr>
              <w:jc w:val="right"/>
            </w:pPr>
            <w:r>
              <w:rPr>
                <w:b/>
                <w:bCs/>
                <w:sz w:val="16"/>
                <w:szCs w:val="16"/>
              </w:rPr>
              <w:t>92,74</w:t>
            </w:r>
          </w:p>
        </w:tc>
      </w:tr>
      <w:tr w:rsidR="00084948">
        <w:trPr>
          <w:trHeight w:val="420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F26B0D" w:rsidRDefault="000849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26B0D">
              <w:rPr>
                <w:b/>
                <w:bCs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Pr="00764506" w:rsidRDefault="00084948" w:rsidP="005F5B46">
            <w:pPr>
              <w:jc w:val="right"/>
            </w:pPr>
            <w:r>
              <w:rPr>
                <w:b/>
                <w:bCs/>
                <w:sz w:val="16"/>
                <w:szCs w:val="16"/>
              </w:rPr>
              <w:t>92,74</w:t>
            </w:r>
          </w:p>
        </w:tc>
      </w:tr>
      <w:tr w:rsidR="00084948" w:rsidRPr="003808F7">
        <w:trPr>
          <w:trHeight w:val="225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9900051180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 w:rsidP="00DF2A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Pr="00764506" w:rsidRDefault="00084948" w:rsidP="007B7EA2">
            <w:pPr>
              <w:jc w:val="right"/>
            </w:pPr>
            <w:r>
              <w:rPr>
                <w:sz w:val="16"/>
                <w:szCs w:val="16"/>
              </w:rPr>
              <w:t>88,12</w:t>
            </w:r>
          </w:p>
        </w:tc>
      </w:tr>
      <w:tr w:rsidR="00084948" w:rsidRPr="003808F7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9900051180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Pr="00764506" w:rsidRDefault="00084948" w:rsidP="005F5B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4,62</w:t>
            </w:r>
          </w:p>
        </w:tc>
      </w:tr>
      <w:tr w:rsidR="00084948">
        <w:trPr>
          <w:trHeight w:val="420"/>
        </w:trPr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 w:rsidP="00500C9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7700003101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084948">
        <w:trPr>
          <w:trHeight w:val="420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7F75C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пожароопасных ситуаций и ликвидация последствий пожаров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 w:rsidP="00500C9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7700003101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500C99" w:rsidRDefault="00084948" w:rsidP="00500C99">
            <w:pPr>
              <w:jc w:val="center"/>
              <w:rPr>
                <w:sz w:val="16"/>
                <w:szCs w:val="16"/>
              </w:rPr>
            </w:pPr>
            <w:r w:rsidRPr="00500C99">
              <w:rPr>
                <w:sz w:val="16"/>
                <w:szCs w:val="16"/>
              </w:rPr>
              <w:t>7700003101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84948" w:rsidRPr="000C51E3" w:rsidRDefault="00084948" w:rsidP="00144CE9">
            <w:pPr>
              <w:jc w:val="both"/>
              <w:rPr>
                <w:b/>
                <w:bCs/>
                <w:sz w:val="16"/>
                <w:szCs w:val="16"/>
              </w:rPr>
            </w:pPr>
            <w:r w:rsidRPr="000C51E3">
              <w:rPr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Pr="000C51E3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 w:rsidRPr="000C51E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Pr="000C51E3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 w:rsidRPr="000C51E3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Pr="000C51E3" w:rsidRDefault="00084948" w:rsidP="00500C9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Pr="000C51E3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Pr="000C51E3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084948" w:rsidRPr="00F573AC">
        <w:trPr>
          <w:trHeight w:val="225"/>
        </w:trPr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48" w:rsidRPr="00F573AC" w:rsidRDefault="00084948" w:rsidP="00F573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948" w:rsidRPr="00F573AC" w:rsidRDefault="00084948" w:rsidP="00F573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948" w:rsidRPr="00F573AC" w:rsidRDefault="00084948" w:rsidP="00F573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948" w:rsidRPr="00F573AC" w:rsidRDefault="00084948" w:rsidP="00F573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948" w:rsidRPr="00F573AC" w:rsidRDefault="00084948" w:rsidP="00F573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948" w:rsidRPr="00F573AC" w:rsidRDefault="00084948" w:rsidP="00F573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Pr="000C51E3" w:rsidRDefault="00084948" w:rsidP="00144CE9">
            <w:pPr>
              <w:jc w:val="both"/>
              <w:rPr>
                <w:b/>
                <w:bCs/>
                <w:sz w:val="16"/>
                <w:szCs w:val="16"/>
              </w:rPr>
            </w:pPr>
            <w:r w:rsidRPr="000C51E3">
              <w:rPr>
                <w:b/>
                <w:bCs/>
                <w:sz w:val="16"/>
                <w:szCs w:val="16"/>
              </w:rPr>
              <w:t>Профилактика экстремизма, терроризма и минимизация ликвидации последствий проявления экстремизма в границах поселений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0C51E3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 w:rsidRPr="000C51E3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0C51E3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 w:rsidRPr="000C51E3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0C51E3" w:rsidRDefault="00084948" w:rsidP="00500C99">
            <w:pPr>
              <w:jc w:val="center"/>
              <w:rPr>
                <w:b/>
                <w:bCs/>
                <w:sz w:val="16"/>
                <w:szCs w:val="16"/>
              </w:rPr>
            </w:pPr>
            <w:r w:rsidRPr="000C51E3">
              <w:rPr>
                <w:b/>
                <w:bCs/>
                <w:sz w:val="16"/>
                <w:szCs w:val="16"/>
              </w:rPr>
              <w:t>7700003141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0C51E3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0C51E3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 w:rsidRPr="000C51E3"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4D325C" w:rsidRDefault="00084948" w:rsidP="001428EA">
            <w:pPr>
              <w:jc w:val="center"/>
              <w:rPr>
                <w:sz w:val="16"/>
                <w:szCs w:val="16"/>
              </w:rPr>
            </w:pPr>
            <w:r w:rsidRPr="004D325C">
              <w:rPr>
                <w:sz w:val="16"/>
                <w:szCs w:val="16"/>
              </w:rPr>
              <w:t>03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4D325C" w:rsidRDefault="00084948" w:rsidP="001428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500C99" w:rsidRDefault="00084948" w:rsidP="001428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7700003141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4D325C" w:rsidRDefault="00084948" w:rsidP="001428EA">
            <w:pPr>
              <w:jc w:val="center"/>
              <w:rPr>
                <w:sz w:val="16"/>
                <w:szCs w:val="16"/>
              </w:rPr>
            </w:pPr>
            <w:r w:rsidRPr="004D325C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4D325C" w:rsidRDefault="00084948" w:rsidP="001428EA">
            <w:pPr>
              <w:jc w:val="right"/>
              <w:rPr>
                <w:sz w:val="16"/>
                <w:szCs w:val="16"/>
              </w:rPr>
            </w:pPr>
            <w:r w:rsidRPr="004D325C">
              <w:rPr>
                <w:sz w:val="16"/>
                <w:szCs w:val="16"/>
              </w:rPr>
              <w:t>10,00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144CE9">
            <w:pPr>
              <w:jc w:val="both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E6467D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 w:rsidRPr="00E6467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E6467D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 w:rsidRPr="00E6467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E6467D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1 493,00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84948" w:rsidRDefault="00084948" w:rsidP="001435E7">
            <w:pPr>
              <w:jc w:val="right"/>
            </w:pPr>
            <w:r w:rsidRPr="000D0325">
              <w:rPr>
                <w:b/>
                <w:bCs/>
                <w:sz w:val="16"/>
                <w:szCs w:val="16"/>
              </w:rPr>
              <w:t>1 493,00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Содержание автомобильных дорог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7700004092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84948" w:rsidRPr="000D0325" w:rsidRDefault="00084948" w:rsidP="001435E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</w:t>
            </w:r>
            <w:bookmarkStart w:id="0" w:name="_GoBack"/>
            <w:bookmarkEnd w:id="0"/>
            <w:r>
              <w:rPr>
                <w:sz w:val="16"/>
                <w:szCs w:val="16"/>
              </w:rPr>
              <w:t>4092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2273CB" w:rsidRDefault="00084948" w:rsidP="002273CB">
            <w:pPr>
              <w:jc w:val="right"/>
              <w:rPr>
                <w:sz w:val="16"/>
                <w:szCs w:val="16"/>
              </w:rPr>
            </w:pPr>
            <w:r w:rsidRPr="002273CB">
              <w:rPr>
                <w:sz w:val="16"/>
                <w:szCs w:val="16"/>
              </w:rPr>
              <w:t>200,00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84948" w:rsidRDefault="00084948" w:rsidP="002273CB">
            <w:pPr>
              <w:jc w:val="right"/>
            </w:pPr>
            <w:r>
              <w:rPr>
                <w:b/>
                <w:bCs/>
                <w:sz w:val="16"/>
                <w:szCs w:val="16"/>
              </w:rPr>
              <w:t>1293,00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7700004095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84948" w:rsidRPr="001435E7" w:rsidRDefault="00084948" w:rsidP="001435E7">
            <w:pPr>
              <w:jc w:val="right"/>
            </w:pPr>
            <w:r>
              <w:rPr>
                <w:sz w:val="16"/>
                <w:szCs w:val="16"/>
              </w:rPr>
              <w:t>1293,00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2 548,80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 хозяйство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1 858,80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2273C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7700005022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1 858,80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3808F7" w:rsidRDefault="00084948">
            <w:pPr>
              <w:jc w:val="center"/>
              <w:rPr>
                <w:sz w:val="16"/>
                <w:szCs w:val="16"/>
              </w:rPr>
            </w:pPr>
            <w:r w:rsidRPr="003808F7">
              <w:rPr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3808F7" w:rsidRDefault="00084948">
            <w:pPr>
              <w:jc w:val="center"/>
              <w:rPr>
                <w:sz w:val="16"/>
                <w:szCs w:val="16"/>
              </w:rPr>
            </w:pPr>
            <w:r w:rsidRPr="003808F7">
              <w:rPr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3808F7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7700005022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3808F7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1 658,80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предприятиям, физическим лицам - производителям товаров, работ, услуг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3808F7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05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3808F7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7700005022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3808F7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3808F7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 w:rsidP="001428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7700005022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F32FE4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(уличное освещение)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7700005033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7700005033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(организация содержания мест захоронения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7700005034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7700005034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в поселениях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7700005032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7700005032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1 675,60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948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1 675,60 </w:t>
            </w:r>
          </w:p>
        </w:tc>
      </w:tr>
      <w:tr w:rsidR="00084948">
        <w:trPr>
          <w:trHeight w:val="222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учреждений культуры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1 675,60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B543F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7700008012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1161,50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 w:rsidP="001428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7700008012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454,10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 w:rsidP="001428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7700008012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0849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D6204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084948">
        <w:trPr>
          <w:trHeight w:val="420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2273C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спорта и физической культуры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7700011012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084948">
        <w:trPr>
          <w:trHeight w:val="240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948" w:rsidRDefault="00084948" w:rsidP="00437AD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7700011012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Pr="00764506" w:rsidRDefault="000849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</w:t>
            </w:r>
          </w:p>
        </w:tc>
      </w:tr>
      <w:tr w:rsidR="00084948">
        <w:trPr>
          <w:trHeight w:val="375"/>
        </w:trPr>
        <w:tc>
          <w:tcPr>
            <w:tcW w:w="2207" w:type="pct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084948" w:rsidRDefault="0008494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38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84948" w:rsidRDefault="0008494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6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1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084948" w:rsidRDefault="000849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4948" w:rsidRDefault="00084948" w:rsidP="0034719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9 588,14</w:t>
            </w:r>
          </w:p>
        </w:tc>
      </w:tr>
    </w:tbl>
    <w:p w:rsidR="00084948" w:rsidRPr="00CB574A" w:rsidRDefault="00084948" w:rsidP="00386A6E">
      <w:pPr>
        <w:jc w:val="right"/>
      </w:pPr>
    </w:p>
    <w:sectPr w:rsidR="00084948" w:rsidRPr="00CB574A" w:rsidSect="00CA5D7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4120"/>
    <w:rsid w:val="00023BA1"/>
    <w:rsid w:val="000516D9"/>
    <w:rsid w:val="000661BC"/>
    <w:rsid w:val="00084948"/>
    <w:rsid w:val="00097FA6"/>
    <w:rsid w:val="000A7246"/>
    <w:rsid w:val="000B599D"/>
    <w:rsid w:val="000B5FCC"/>
    <w:rsid w:val="000B6D38"/>
    <w:rsid w:val="000C51E3"/>
    <w:rsid w:val="000D0325"/>
    <w:rsid w:val="000F147B"/>
    <w:rsid w:val="000F2A09"/>
    <w:rsid w:val="001201DA"/>
    <w:rsid w:val="00126224"/>
    <w:rsid w:val="001428EA"/>
    <w:rsid w:val="001435E7"/>
    <w:rsid w:val="00144CE9"/>
    <w:rsid w:val="001921B2"/>
    <w:rsid w:val="001927BB"/>
    <w:rsid w:val="001C4768"/>
    <w:rsid w:val="001D6DB0"/>
    <w:rsid w:val="001E32F6"/>
    <w:rsid w:val="001E6E75"/>
    <w:rsid w:val="002273CB"/>
    <w:rsid w:val="002A1154"/>
    <w:rsid w:val="002B5AEE"/>
    <w:rsid w:val="00337936"/>
    <w:rsid w:val="00347193"/>
    <w:rsid w:val="00347932"/>
    <w:rsid w:val="00353BC5"/>
    <w:rsid w:val="003808F7"/>
    <w:rsid w:val="00386A6E"/>
    <w:rsid w:val="003974A6"/>
    <w:rsid w:val="003B408F"/>
    <w:rsid w:val="003B4120"/>
    <w:rsid w:val="003B463C"/>
    <w:rsid w:val="003F6418"/>
    <w:rsid w:val="00424088"/>
    <w:rsid w:val="0043187B"/>
    <w:rsid w:val="00437ADF"/>
    <w:rsid w:val="004576B1"/>
    <w:rsid w:val="00473754"/>
    <w:rsid w:val="00476140"/>
    <w:rsid w:val="004A4909"/>
    <w:rsid w:val="004D325C"/>
    <w:rsid w:val="004D639A"/>
    <w:rsid w:val="00500C99"/>
    <w:rsid w:val="00500FBE"/>
    <w:rsid w:val="00525D95"/>
    <w:rsid w:val="0054056D"/>
    <w:rsid w:val="0057068C"/>
    <w:rsid w:val="00581867"/>
    <w:rsid w:val="005B57EB"/>
    <w:rsid w:val="005C08BA"/>
    <w:rsid w:val="005F2263"/>
    <w:rsid w:val="005F5B46"/>
    <w:rsid w:val="00657156"/>
    <w:rsid w:val="006E33C6"/>
    <w:rsid w:val="00715BB4"/>
    <w:rsid w:val="00731620"/>
    <w:rsid w:val="007433A9"/>
    <w:rsid w:val="00764506"/>
    <w:rsid w:val="007B7EA2"/>
    <w:rsid w:val="007F75CA"/>
    <w:rsid w:val="00816B21"/>
    <w:rsid w:val="008215FC"/>
    <w:rsid w:val="00872AAF"/>
    <w:rsid w:val="00884040"/>
    <w:rsid w:val="008948DE"/>
    <w:rsid w:val="008C0C4F"/>
    <w:rsid w:val="0091687D"/>
    <w:rsid w:val="00941689"/>
    <w:rsid w:val="00963BE9"/>
    <w:rsid w:val="00971206"/>
    <w:rsid w:val="00A160DF"/>
    <w:rsid w:val="00A41052"/>
    <w:rsid w:val="00AB41C6"/>
    <w:rsid w:val="00AE033E"/>
    <w:rsid w:val="00AF4023"/>
    <w:rsid w:val="00B3271B"/>
    <w:rsid w:val="00B376F2"/>
    <w:rsid w:val="00B45805"/>
    <w:rsid w:val="00B5201D"/>
    <w:rsid w:val="00B543F8"/>
    <w:rsid w:val="00B712B3"/>
    <w:rsid w:val="00B81A7A"/>
    <w:rsid w:val="00BB0153"/>
    <w:rsid w:val="00BC3CA4"/>
    <w:rsid w:val="00BE36AF"/>
    <w:rsid w:val="00C07AB6"/>
    <w:rsid w:val="00C32BD9"/>
    <w:rsid w:val="00C701F1"/>
    <w:rsid w:val="00CA5D7E"/>
    <w:rsid w:val="00CB574A"/>
    <w:rsid w:val="00CF08B8"/>
    <w:rsid w:val="00CF51A4"/>
    <w:rsid w:val="00D13BAB"/>
    <w:rsid w:val="00D352FE"/>
    <w:rsid w:val="00D43C05"/>
    <w:rsid w:val="00D6204A"/>
    <w:rsid w:val="00D62EF0"/>
    <w:rsid w:val="00DD1A65"/>
    <w:rsid w:val="00DD2A94"/>
    <w:rsid w:val="00DD709D"/>
    <w:rsid w:val="00DE2351"/>
    <w:rsid w:val="00DF2AE4"/>
    <w:rsid w:val="00E270F2"/>
    <w:rsid w:val="00E3088C"/>
    <w:rsid w:val="00E454F1"/>
    <w:rsid w:val="00E51255"/>
    <w:rsid w:val="00E549E7"/>
    <w:rsid w:val="00E615F0"/>
    <w:rsid w:val="00E6467D"/>
    <w:rsid w:val="00E6648B"/>
    <w:rsid w:val="00EF1DFC"/>
    <w:rsid w:val="00F26B0D"/>
    <w:rsid w:val="00F32FE4"/>
    <w:rsid w:val="00F34027"/>
    <w:rsid w:val="00F573AC"/>
    <w:rsid w:val="00FB3190"/>
    <w:rsid w:val="00FB5CC2"/>
    <w:rsid w:val="00FC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12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B412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284</TotalTime>
  <Pages>2</Pages>
  <Words>855</Words>
  <Characters>4875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</cp:revision>
  <cp:lastPrinted>2001-12-31T23:18:00Z</cp:lastPrinted>
  <dcterms:created xsi:type="dcterms:W3CDTF">2017-11-24T03:55:00Z</dcterms:created>
  <dcterms:modified xsi:type="dcterms:W3CDTF">2002-01-01T00:48:00Z</dcterms:modified>
</cp:coreProperties>
</file>